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6C5C3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MATHEU (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MATHEN)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(d.ca.1483)</w:t>
      </w:r>
    </w:p>
    <w:p w14:paraId="00EDA063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72EA193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2F9534E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He died in or before this time.</w:t>
      </w:r>
    </w:p>
    <w:p w14:paraId="01FDA08C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A04B9BA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2560E7C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A766377" w14:textId="77777777" w:rsidR="0086024B" w:rsidRPr="00642D8F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Executor:   John Snape(q.v.).   (ibid.)</w:t>
      </w:r>
    </w:p>
    <w:p w14:paraId="0AD2C3D2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2AEFEDE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E74719A" w14:textId="77777777" w:rsidR="0086024B" w:rsidRDefault="0086024B" w:rsidP="0086024B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18 December 2021</w:t>
      </w:r>
    </w:p>
    <w:p w14:paraId="7432B49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107FB" w14:textId="77777777" w:rsidR="0086024B" w:rsidRDefault="0086024B" w:rsidP="009139A6">
      <w:r>
        <w:separator/>
      </w:r>
    </w:p>
  </w:endnote>
  <w:endnote w:type="continuationSeparator" w:id="0">
    <w:p w14:paraId="0AFEA3D1" w14:textId="77777777" w:rsidR="0086024B" w:rsidRDefault="0086024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EF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36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34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6DB66" w14:textId="77777777" w:rsidR="0086024B" w:rsidRDefault="0086024B" w:rsidP="009139A6">
      <w:r>
        <w:separator/>
      </w:r>
    </w:p>
  </w:footnote>
  <w:footnote w:type="continuationSeparator" w:id="0">
    <w:p w14:paraId="24997D51" w14:textId="77777777" w:rsidR="0086024B" w:rsidRDefault="0086024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39A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0EF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F64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24B"/>
    <w:rsid w:val="000666E0"/>
    <w:rsid w:val="002510B7"/>
    <w:rsid w:val="005C130B"/>
    <w:rsid w:val="00826F5C"/>
    <w:rsid w:val="0086024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6862F"/>
  <w15:chartTrackingRefBased/>
  <w15:docId w15:val="{780548B1-1A0F-4E47-99FC-DE70C245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024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2022-01-18T08:46:00Z</dcterms:created>
  <dcterms:modified xsi:type="dcterms:W3CDTF">2022-01-18T08:47:00Z</dcterms:modified>
</cp:coreProperties>
</file>